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bookmarkStart w:id="10" w:name="_GoBack"/>
      <w:bookmarkStart w:id="0" w:name="_Hlt450039480"/>
      <w:bookmarkEnd w:id="0"/>
      <w:bookmarkStart w:id="1" w:name="_Hlt448930105"/>
      <w:bookmarkEnd w:id="1"/>
      <w:bookmarkStart w:id="2" w:name="_Hlt450051172"/>
      <w:bookmarkEnd w:id="2"/>
      <w:bookmarkStart w:id="3" w:name="_Hlt450066087"/>
      <w:bookmarkEnd w:id="3"/>
      <w:bookmarkStart w:id="4" w:name="_Hlt449016246"/>
      <w:bookmarkEnd w:id="4"/>
      <w:bookmarkStart w:id="5" w:name="_Hlt450066085"/>
      <w:bookmarkEnd w:id="5"/>
      <w:bookmarkStart w:id="6" w:name="OLE_LINK6"/>
      <w:bookmarkStart w:id="7" w:name="OLE_LINK9"/>
      <w:bookmarkStart w:id="8" w:name="OLE_LINK12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#102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RP-23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4003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Edinburgh, Scotland, December 11-15, 2023</w:t>
      </w:r>
      <w:bookmarkEnd w:id="6"/>
      <w:bookmarkEnd w:id="7"/>
      <w:bookmarkEnd w:id="8"/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bookmarkStart w:id="9" w:name="OLE_LINK1"/>
      <w:r>
        <w:rPr>
          <w:rFonts w:hint="eastAsia" w:ascii="Arial" w:hAnsi="Arial" w:cs="Arial"/>
          <w:b/>
          <w:bCs/>
          <w:lang w:eastAsia="ja-JP"/>
        </w:rPr>
        <w:t>Rel-18 4Rx for NR bands for FWA (Fixed Wireless Access) UEs (&lt;2.6GHz) and handheld UEs (1GHz to 2.6GHz)</w:t>
      </w:r>
      <w:bookmarkEnd w:id="9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9.4.5.7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eastAsia="ja-JP"/>
        </w:rPr>
        <w:t>Rel-18 4Rx for NR bands for FWA (Fixed Wireless Access) UEs (&lt;2.6GHz) and handheld UEs (1GHz to 2.6GHz)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4Rx_NR_bands_R18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TW"/>
        </w:rPr>
        <w:t>981042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There is still NR band (i.e. band n26) supports 4Rx for FWA UE form factor</w:t>
            </w:r>
            <w:r>
              <w:rPr>
                <w:lang w:eastAsia="zh-CN"/>
              </w:rPr>
              <w:t xml:space="preserve"> from operators’ request </w:t>
            </w:r>
            <w:r>
              <w:rPr>
                <w:rFonts w:hint="eastAsia"/>
                <w:lang w:val="en-US" w:eastAsia="zh-CN"/>
              </w:rPr>
              <w:t xml:space="preserve">is </w:t>
            </w:r>
            <w:r>
              <w:rPr>
                <w:lang w:eastAsia="zh-CN"/>
              </w:rPr>
              <w:t>not completed in this WI.</w:t>
            </w:r>
          </w:p>
          <w:p>
            <w:pPr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rFonts w:hint="default"/>
                <w:bCs/>
                <w:lang w:val="en-US" w:eastAsia="zh-CN"/>
              </w:rPr>
            </w:pPr>
            <w:r>
              <w:rPr>
                <w:lang w:eastAsia="zh-CN"/>
              </w:rPr>
              <w:t>The uncompleted band</w:t>
            </w:r>
            <w:r>
              <w:rPr>
                <w:rFonts w:hint="eastAsia"/>
                <w:lang w:val="en-US" w:eastAsia="zh-CN"/>
              </w:rPr>
              <w:t xml:space="preserve"> information is </w:t>
            </w:r>
            <w:r>
              <w:rPr>
                <w:lang w:eastAsia="zh-CN"/>
              </w:rPr>
              <w:t xml:space="preserve"> provided in the </w:t>
            </w:r>
            <w:r>
              <w:rPr>
                <w:rFonts w:hint="eastAsia"/>
                <w:lang w:val="en-US" w:eastAsia="zh-CN"/>
              </w:rPr>
              <w:t xml:space="preserve">revised WID </w:t>
            </w:r>
            <w:r>
              <w:rPr>
                <w:lang w:eastAsia="zh-CN"/>
              </w:rPr>
              <w:t>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uncompleted band is </w:t>
            </w:r>
            <w:r>
              <w:rPr>
                <w:lang w:eastAsia="zh-CN"/>
              </w:rPr>
              <w:t>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 4Rx_NR_bands_R18 </w:t>
      </w:r>
      <w:r>
        <w:rPr>
          <w:rFonts w:ascii="Times New Roman" w:hAnsi="Times New Roman" w:cs="Times New Roman"/>
          <w:lang w:eastAsia="zh-CN"/>
        </w:rPr>
        <w:t>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bookmarkEnd w:id="10"/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A0106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74C7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7D5815"/>
    <w:rsid w:val="017F53A9"/>
    <w:rsid w:val="0199360E"/>
    <w:rsid w:val="02647AB9"/>
    <w:rsid w:val="03C61AF9"/>
    <w:rsid w:val="04B113EE"/>
    <w:rsid w:val="04B34B43"/>
    <w:rsid w:val="058F102E"/>
    <w:rsid w:val="05900EB9"/>
    <w:rsid w:val="06D45191"/>
    <w:rsid w:val="07781735"/>
    <w:rsid w:val="089253E9"/>
    <w:rsid w:val="08D221DF"/>
    <w:rsid w:val="09522265"/>
    <w:rsid w:val="09D913A4"/>
    <w:rsid w:val="09F531FF"/>
    <w:rsid w:val="09FA0A35"/>
    <w:rsid w:val="0A921D73"/>
    <w:rsid w:val="0A960CA8"/>
    <w:rsid w:val="0BC07254"/>
    <w:rsid w:val="0C9E4593"/>
    <w:rsid w:val="0CC52908"/>
    <w:rsid w:val="0D4C0113"/>
    <w:rsid w:val="0D7C763E"/>
    <w:rsid w:val="0D9D0D63"/>
    <w:rsid w:val="0DE77D4E"/>
    <w:rsid w:val="0DF41F9A"/>
    <w:rsid w:val="0DF748F5"/>
    <w:rsid w:val="0E773F4A"/>
    <w:rsid w:val="0EAB0B97"/>
    <w:rsid w:val="10DA2EAC"/>
    <w:rsid w:val="110E1F50"/>
    <w:rsid w:val="11FC4B10"/>
    <w:rsid w:val="123F5A0A"/>
    <w:rsid w:val="12516798"/>
    <w:rsid w:val="12FD248B"/>
    <w:rsid w:val="132867FC"/>
    <w:rsid w:val="13704C1B"/>
    <w:rsid w:val="14BD2115"/>
    <w:rsid w:val="14F63D66"/>
    <w:rsid w:val="151B3E81"/>
    <w:rsid w:val="155B3298"/>
    <w:rsid w:val="16822CFB"/>
    <w:rsid w:val="181C2A9C"/>
    <w:rsid w:val="18736D2E"/>
    <w:rsid w:val="188D4054"/>
    <w:rsid w:val="190A7041"/>
    <w:rsid w:val="197C58D1"/>
    <w:rsid w:val="19C66A96"/>
    <w:rsid w:val="1A09570F"/>
    <w:rsid w:val="1A18597E"/>
    <w:rsid w:val="1AEC4E38"/>
    <w:rsid w:val="1C7373B6"/>
    <w:rsid w:val="1D5F48BD"/>
    <w:rsid w:val="1DB268C5"/>
    <w:rsid w:val="1E2223FC"/>
    <w:rsid w:val="1E5E47E0"/>
    <w:rsid w:val="1EB26A30"/>
    <w:rsid w:val="1ECD748C"/>
    <w:rsid w:val="1F084C78"/>
    <w:rsid w:val="1F4A3163"/>
    <w:rsid w:val="1FCF5BD9"/>
    <w:rsid w:val="213D4C18"/>
    <w:rsid w:val="21B63499"/>
    <w:rsid w:val="22FA25EF"/>
    <w:rsid w:val="234D69DD"/>
    <w:rsid w:val="23A360B0"/>
    <w:rsid w:val="23AD5759"/>
    <w:rsid w:val="24E80F1F"/>
    <w:rsid w:val="2571778D"/>
    <w:rsid w:val="25CF4697"/>
    <w:rsid w:val="261E3831"/>
    <w:rsid w:val="2635403B"/>
    <w:rsid w:val="26B11406"/>
    <w:rsid w:val="26E6519A"/>
    <w:rsid w:val="26F31C7D"/>
    <w:rsid w:val="28A611ED"/>
    <w:rsid w:val="28D33A0A"/>
    <w:rsid w:val="29A22404"/>
    <w:rsid w:val="29C92C9E"/>
    <w:rsid w:val="2ACC5BEC"/>
    <w:rsid w:val="2B6371BC"/>
    <w:rsid w:val="2BDA267D"/>
    <w:rsid w:val="2C81472F"/>
    <w:rsid w:val="2D946557"/>
    <w:rsid w:val="2E2312BE"/>
    <w:rsid w:val="2E6C097B"/>
    <w:rsid w:val="2EA9483D"/>
    <w:rsid w:val="2F0518B0"/>
    <w:rsid w:val="31D574D0"/>
    <w:rsid w:val="324A223F"/>
    <w:rsid w:val="325D7063"/>
    <w:rsid w:val="332116F0"/>
    <w:rsid w:val="33F93A35"/>
    <w:rsid w:val="358E1830"/>
    <w:rsid w:val="37447668"/>
    <w:rsid w:val="37BF08C9"/>
    <w:rsid w:val="37E554AC"/>
    <w:rsid w:val="388F1DD7"/>
    <w:rsid w:val="39A43E9E"/>
    <w:rsid w:val="3A156CB3"/>
    <w:rsid w:val="3A394687"/>
    <w:rsid w:val="3AB939E6"/>
    <w:rsid w:val="3C8D28A3"/>
    <w:rsid w:val="3D9E24A4"/>
    <w:rsid w:val="3D9E5D28"/>
    <w:rsid w:val="3E126795"/>
    <w:rsid w:val="3E197BF0"/>
    <w:rsid w:val="3FAB267E"/>
    <w:rsid w:val="3FC91B34"/>
    <w:rsid w:val="405A5E8D"/>
    <w:rsid w:val="407A1BBF"/>
    <w:rsid w:val="40827BA2"/>
    <w:rsid w:val="411450A2"/>
    <w:rsid w:val="41C37371"/>
    <w:rsid w:val="41F83508"/>
    <w:rsid w:val="420226D9"/>
    <w:rsid w:val="423B0978"/>
    <w:rsid w:val="43006D78"/>
    <w:rsid w:val="43DA5BF7"/>
    <w:rsid w:val="457D1EA4"/>
    <w:rsid w:val="46AC5600"/>
    <w:rsid w:val="475B1F20"/>
    <w:rsid w:val="48811D03"/>
    <w:rsid w:val="48A40CC7"/>
    <w:rsid w:val="49C376F0"/>
    <w:rsid w:val="4A5257E3"/>
    <w:rsid w:val="4C281705"/>
    <w:rsid w:val="4C304AB9"/>
    <w:rsid w:val="4C613EDC"/>
    <w:rsid w:val="4ED6786D"/>
    <w:rsid w:val="4FCA6983"/>
    <w:rsid w:val="50F648E0"/>
    <w:rsid w:val="51E57DEC"/>
    <w:rsid w:val="523E5EFC"/>
    <w:rsid w:val="52637AE2"/>
    <w:rsid w:val="5380624C"/>
    <w:rsid w:val="55024486"/>
    <w:rsid w:val="554B067D"/>
    <w:rsid w:val="5569567E"/>
    <w:rsid w:val="560662B2"/>
    <w:rsid w:val="56074FAF"/>
    <w:rsid w:val="57F11447"/>
    <w:rsid w:val="58EE5656"/>
    <w:rsid w:val="59EE5898"/>
    <w:rsid w:val="5A480DFA"/>
    <w:rsid w:val="5A581238"/>
    <w:rsid w:val="5A605D26"/>
    <w:rsid w:val="5A802C08"/>
    <w:rsid w:val="5B357B8A"/>
    <w:rsid w:val="5B4117FC"/>
    <w:rsid w:val="5B836C7D"/>
    <w:rsid w:val="5C980333"/>
    <w:rsid w:val="5CA7000F"/>
    <w:rsid w:val="5D230AC4"/>
    <w:rsid w:val="5DBB055A"/>
    <w:rsid w:val="5E5E5C71"/>
    <w:rsid w:val="5F926458"/>
    <w:rsid w:val="5FEA48E9"/>
    <w:rsid w:val="613F69FE"/>
    <w:rsid w:val="61665C37"/>
    <w:rsid w:val="622A069B"/>
    <w:rsid w:val="63614D6F"/>
    <w:rsid w:val="648107EF"/>
    <w:rsid w:val="651200DE"/>
    <w:rsid w:val="6602326A"/>
    <w:rsid w:val="66F425DE"/>
    <w:rsid w:val="676E3926"/>
    <w:rsid w:val="68014F2E"/>
    <w:rsid w:val="680A5DCC"/>
    <w:rsid w:val="696C5805"/>
    <w:rsid w:val="69A00191"/>
    <w:rsid w:val="6A3D1DCE"/>
    <w:rsid w:val="6AB65CD7"/>
    <w:rsid w:val="6B507084"/>
    <w:rsid w:val="6BC55981"/>
    <w:rsid w:val="6BC85664"/>
    <w:rsid w:val="6BCF1867"/>
    <w:rsid w:val="6BD237BA"/>
    <w:rsid w:val="6C104080"/>
    <w:rsid w:val="6C770682"/>
    <w:rsid w:val="6E98274F"/>
    <w:rsid w:val="6ED616E4"/>
    <w:rsid w:val="6F395136"/>
    <w:rsid w:val="6F402D4F"/>
    <w:rsid w:val="6F5248B0"/>
    <w:rsid w:val="6FA81A3C"/>
    <w:rsid w:val="6FF15D8B"/>
    <w:rsid w:val="70707D6D"/>
    <w:rsid w:val="715B3540"/>
    <w:rsid w:val="72DA3E7D"/>
    <w:rsid w:val="73584999"/>
    <w:rsid w:val="73643DE1"/>
    <w:rsid w:val="73885C3C"/>
    <w:rsid w:val="747247FB"/>
    <w:rsid w:val="75367B70"/>
    <w:rsid w:val="757302BE"/>
    <w:rsid w:val="76302BE2"/>
    <w:rsid w:val="77171E43"/>
    <w:rsid w:val="775D6D3F"/>
    <w:rsid w:val="77AE59B8"/>
    <w:rsid w:val="77B87920"/>
    <w:rsid w:val="783F3C54"/>
    <w:rsid w:val="7AC06271"/>
    <w:rsid w:val="7BD04795"/>
    <w:rsid w:val="7CD52994"/>
    <w:rsid w:val="7EFA1CDB"/>
    <w:rsid w:val="7F5646F6"/>
    <w:rsid w:val="7F5E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1</TotalTime>
  <ScaleCrop>false</ScaleCrop>
  <LinksUpToDate>false</LinksUpToDate>
  <CharactersWithSpaces>1131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ZTE,Fei Xue1</cp:lastModifiedBy>
  <cp:lastPrinted>2009-10-12T14:10:00Z</cp:lastPrinted>
  <dcterms:modified xsi:type="dcterms:W3CDTF">2023-12-13T14:10:03Z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2052-11.8.2.8875</vt:lpwstr>
  </property>
  <property fmtid="{D5CDD505-2E9C-101B-9397-08002B2CF9AE}" pid="6" name="ICV">
    <vt:lpwstr>E45F55EF29CF4C0980C52BE21BFA76E2</vt:lpwstr>
  </property>
</Properties>
</file>